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6FD" w:rsidRDefault="003E7471" w:rsidP="00F33A72">
      <w:pPr>
        <w:spacing w:line="360" w:lineRule="exact"/>
        <w:jc w:val="center"/>
      </w:pPr>
      <w:r>
        <w:rPr>
          <w:b/>
          <w:color w:val="0070C0"/>
          <w:u w:val="single"/>
        </w:rPr>
        <w:t>BANDO 2019</w:t>
      </w:r>
      <w:r w:rsidR="00CD76FD" w:rsidRPr="005444E8">
        <w:rPr>
          <w:b/>
          <w:color w:val="0070C0"/>
          <w:u w:val="single"/>
        </w:rPr>
        <w:t xml:space="preserve"> PER </w:t>
      </w:r>
      <w:r w:rsidR="00C41C8B">
        <w:rPr>
          <w:b/>
          <w:color w:val="0070C0"/>
          <w:u w:val="single"/>
        </w:rPr>
        <w:t xml:space="preserve">LA REALIZZAZIONE DI </w:t>
      </w:r>
      <w:r w:rsidR="00CD76FD" w:rsidRPr="005444E8">
        <w:rPr>
          <w:b/>
          <w:color w:val="0070C0"/>
          <w:u w:val="single"/>
        </w:rPr>
        <w:t>PROGETTI DI UTILITA’ SOCIALE</w:t>
      </w:r>
    </w:p>
    <w:p w:rsidR="00F33A72" w:rsidRDefault="00F33A72" w:rsidP="00F33A72">
      <w:pPr>
        <w:spacing w:line="360" w:lineRule="exact"/>
        <w:jc w:val="center"/>
      </w:pPr>
      <w:r w:rsidRPr="00CD76FD">
        <w:rPr>
          <w:b/>
          <w:color w:val="0070C0"/>
          <w:u w:val="single"/>
        </w:rPr>
        <w:t>RICHIESTA</w:t>
      </w:r>
      <w:r>
        <w:rPr>
          <w:b/>
          <w:color w:val="0070C0"/>
          <w:u w:val="single"/>
        </w:rPr>
        <w:t xml:space="preserve"> DI PARTECIPAZIONE</w:t>
      </w:r>
      <w:r w:rsidR="00E9138F">
        <w:rPr>
          <w:b/>
          <w:color w:val="0070C0"/>
          <w:u w:val="single"/>
        </w:rPr>
        <w:t xml:space="preserve"> AL BANDO</w:t>
      </w:r>
    </w:p>
    <w:p w:rsidR="00CD76FD" w:rsidRDefault="00CD76FD" w:rsidP="006E1FE4">
      <w:pPr>
        <w:tabs>
          <w:tab w:val="left" w:pos="4820"/>
        </w:tabs>
        <w:spacing w:line="360" w:lineRule="exact"/>
      </w:pPr>
      <w:r>
        <w:tab/>
      </w:r>
    </w:p>
    <w:p w:rsidR="00CD76FD" w:rsidRPr="00CD76FD" w:rsidRDefault="00CD76FD" w:rsidP="000347A2">
      <w:pPr>
        <w:tabs>
          <w:tab w:val="right" w:pos="4678"/>
          <w:tab w:val="left" w:pos="4820"/>
        </w:tabs>
        <w:spacing w:line="320" w:lineRule="exact"/>
        <w:rPr>
          <w:b/>
        </w:rPr>
      </w:pPr>
      <w:r w:rsidRPr="00CD76FD">
        <w:rPr>
          <w:b/>
        </w:rPr>
        <w:tab/>
      </w:r>
      <w:r w:rsidR="00851D06">
        <w:t>Spett.le</w:t>
      </w:r>
      <w:r w:rsidR="00851D06">
        <w:rPr>
          <w:b/>
        </w:rPr>
        <w:tab/>
      </w:r>
      <w:r w:rsidRPr="00CD76FD">
        <w:rPr>
          <w:b/>
        </w:rPr>
        <w:t>Consiglio di Amministrazione</w:t>
      </w:r>
    </w:p>
    <w:p w:rsidR="00CD76FD" w:rsidRPr="00CD76FD" w:rsidRDefault="00CD76FD" w:rsidP="000347A2">
      <w:pPr>
        <w:tabs>
          <w:tab w:val="left" w:pos="4820"/>
        </w:tabs>
        <w:spacing w:line="320" w:lineRule="exact"/>
        <w:rPr>
          <w:b/>
        </w:rPr>
      </w:pPr>
      <w:r w:rsidRPr="00CD76FD">
        <w:rPr>
          <w:b/>
        </w:rPr>
        <w:tab/>
        <w:t>Banca Malatestiana</w:t>
      </w:r>
    </w:p>
    <w:p w:rsidR="00CD76FD" w:rsidRPr="00CD76FD" w:rsidRDefault="00CD76FD" w:rsidP="000347A2">
      <w:pPr>
        <w:tabs>
          <w:tab w:val="left" w:pos="4820"/>
        </w:tabs>
        <w:spacing w:line="320" w:lineRule="exact"/>
        <w:rPr>
          <w:b/>
        </w:rPr>
      </w:pPr>
      <w:r w:rsidRPr="00CD76FD">
        <w:rPr>
          <w:b/>
        </w:rPr>
        <w:tab/>
        <w:t>Credito Cooperativo - Società Cooperativa</w:t>
      </w:r>
    </w:p>
    <w:p w:rsidR="00CD76FD" w:rsidRDefault="00CD76FD" w:rsidP="000347A2">
      <w:pPr>
        <w:tabs>
          <w:tab w:val="left" w:pos="4820"/>
        </w:tabs>
        <w:spacing w:line="320" w:lineRule="exact"/>
      </w:pPr>
      <w:r>
        <w:tab/>
        <w:t>Via XX Settembre, 63</w:t>
      </w:r>
    </w:p>
    <w:p w:rsidR="00CD76FD" w:rsidRPr="00CD76FD" w:rsidRDefault="00CD76FD" w:rsidP="000347A2">
      <w:pPr>
        <w:tabs>
          <w:tab w:val="left" w:pos="4820"/>
        </w:tabs>
        <w:spacing w:line="320" w:lineRule="exact"/>
        <w:rPr>
          <w:b/>
          <w:u w:val="single"/>
        </w:rPr>
      </w:pPr>
      <w:r>
        <w:tab/>
      </w:r>
      <w:r w:rsidRPr="00CD76FD">
        <w:rPr>
          <w:b/>
          <w:u w:val="single"/>
        </w:rPr>
        <w:t>47923 RIMINI (RN)</w:t>
      </w:r>
    </w:p>
    <w:p w:rsidR="00CD76FD" w:rsidRDefault="00CD76FD" w:rsidP="000347A2">
      <w:pPr>
        <w:tabs>
          <w:tab w:val="right" w:pos="4678"/>
          <w:tab w:val="left" w:pos="4820"/>
        </w:tabs>
        <w:spacing w:line="320" w:lineRule="exact"/>
      </w:pPr>
      <w:r>
        <w:tab/>
        <w:t>PEC</w:t>
      </w:r>
      <w:r>
        <w:tab/>
      </w:r>
      <w:hyperlink r:id="rId7" w:history="1">
        <w:r w:rsidRPr="001F5374">
          <w:rPr>
            <w:rStyle w:val="Collegamentoipertestuale"/>
          </w:rPr>
          <w:t>bm@postacer.bancamalatestiana.it</w:t>
        </w:r>
      </w:hyperlink>
    </w:p>
    <w:p w:rsidR="00CD76FD" w:rsidRDefault="00CD76FD" w:rsidP="004A3382">
      <w:pPr>
        <w:tabs>
          <w:tab w:val="left" w:pos="5103"/>
        </w:tabs>
        <w:spacing w:line="360" w:lineRule="exact"/>
      </w:pPr>
    </w:p>
    <w:p w:rsidR="00931514" w:rsidRDefault="00931514" w:rsidP="004A3382">
      <w:pPr>
        <w:tabs>
          <w:tab w:val="left" w:pos="5954"/>
        </w:tabs>
        <w:spacing w:line="360" w:lineRule="exact"/>
      </w:pPr>
      <w:r>
        <w:t>La/il sottoscritta/o …………..………………………………………………………………………..</w:t>
      </w:r>
    </w:p>
    <w:p w:rsidR="00931514" w:rsidRDefault="00931514" w:rsidP="004A3382">
      <w:pPr>
        <w:tabs>
          <w:tab w:val="left" w:pos="5954"/>
        </w:tabs>
        <w:spacing w:line="360" w:lineRule="exact"/>
      </w:pPr>
      <w:r>
        <w:t>Nata/o a …………………………………………..………… il ……………………………………..</w:t>
      </w:r>
    </w:p>
    <w:p w:rsidR="00931514" w:rsidRDefault="00931514" w:rsidP="004A3382">
      <w:pPr>
        <w:tabs>
          <w:tab w:val="left" w:pos="5954"/>
        </w:tabs>
        <w:spacing w:line="360" w:lineRule="exact"/>
      </w:pPr>
      <w:r>
        <w:t>residente in ……………………………………………. Via ………………………………………..</w:t>
      </w:r>
    </w:p>
    <w:p w:rsidR="00931514" w:rsidRDefault="00931514" w:rsidP="000B59EA">
      <w:pPr>
        <w:tabs>
          <w:tab w:val="left" w:pos="5954"/>
        </w:tabs>
        <w:spacing w:line="360" w:lineRule="exact"/>
      </w:pPr>
      <w:r>
        <w:t>in qualità di Legale Rappresentante d</w:t>
      </w:r>
      <w:r w:rsidR="00DE25E3">
        <w:t xml:space="preserve">i </w:t>
      </w:r>
      <w:r w:rsidR="00DE25E3" w:rsidRPr="00DE25E3">
        <w:rPr>
          <w:b/>
        </w:rPr>
        <w:t>(</w:t>
      </w:r>
      <w:r w:rsidR="00342EA9" w:rsidRPr="00DE25E3">
        <w:rPr>
          <w:b/>
        </w:rPr>
        <w:t>ragione sociale del soggetto Partecipante al bando)</w:t>
      </w:r>
      <w:r w:rsidR="000B59EA">
        <w:t xml:space="preserve"> </w:t>
      </w:r>
      <w:r>
        <w:t>…</w:t>
      </w:r>
      <w:r w:rsidR="000B59EA">
        <w:t>……</w:t>
      </w:r>
      <w:r w:rsidR="00DE25E3">
        <w:t>…………………………</w:t>
      </w:r>
      <w:r w:rsidR="000B59EA">
        <w:t>………………………………………..</w:t>
      </w:r>
      <w:r>
        <w:t>………….…</w:t>
      </w:r>
      <w:r w:rsidR="002E0D3F">
        <w:t>..</w:t>
      </w:r>
      <w:r>
        <w:t>……</w:t>
      </w:r>
    </w:p>
    <w:p w:rsidR="00931514" w:rsidRDefault="00931514" w:rsidP="004A3382">
      <w:pPr>
        <w:tabs>
          <w:tab w:val="left" w:pos="5954"/>
        </w:tabs>
        <w:spacing w:line="360" w:lineRule="exact"/>
      </w:pPr>
      <w:r>
        <w:t>...………………….……………………………………………………………………………………</w:t>
      </w:r>
    </w:p>
    <w:p w:rsidR="004A3382" w:rsidRDefault="00931514" w:rsidP="004A3382">
      <w:pPr>
        <w:tabs>
          <w:tab w:val="left" w:pos="5954"/>
        </w:tabs>
        <w:spacing w:line="360" w:lineRule="exact"/>
      </w:pPr>
      <w:r>
        <w:t xml:space="preserve">Indirizzo </w:t>
      </w:r>
      <w:r w:rsidR="004A3382">
        <w:t>…………</w:t>
      </w:r>
      <w:r>
        <w:t>…………………………………………</w:t>
      </w:r>
      <w:r w:rsidR="004A3382">
        <w:t>…………….</w:t>
      </w:r>
      <w:r>
        <w:t>…………</w:t>
      </w:r>
      <w:r w:rsidR="004A3382">
        <w:t xml:space="preserve"> </w:t>
      </w:r>
      <w:r>
        <w:t>CAP</w:t>
      </w:r>
      <w:r w:rsidR="004A3382">
        <w:t xml:space="preserve"> …….</w:t>
      </w:r>
      <w:r>
        <w:t>……</w:t>
      </w:r>
    </w:p>
    <w:p w:rsidR="00931514" w:rsidRDefault="00931514" w:rsidP="004A3382">
      <w:pPr>
        <w:tabs>
          <w:tab w:val="left" w:pos="5954"/>
        </w:tabs>
        <w:spacing w:line="360" w:lineRule="exact"/>
      </w:pPr>
      <w:r>
        <w:t>CITTA’ ……</w:t>
      </w:r>
      <w:r w:rsidR="004A3382">
        <w:t>………………………………………………..</w:t>
      </w:r>
      <w:r>
        <w:t>…………………….PROV. ……</w:t>
      </w:r>
      <w:r w:rsidR="004A3382">
        <w:t>……</w:t>
      </w:r>
      <w:r>
        <w:t>..</w:t>
      </w:r>
    </w:p>
    <w:p w:rsidR="00931514" w:rsidRDefault="00931514" w:rsidP="004A3382">
      <w:pPr>
        <w:tabs>
          <w:tab w:val="left" w:pos="5954"/>
        </w:tabs>
        <w:spacing w:line="360" w:lineRule="exact"/>
      </w:pPr>
      <w:r>
        <w:t>Recapiti telefonici …</w:t>
      </w:r>
      <w:r w:rsidR="004A3382">
        <w:t>..</w:t>
      </w:r>
      <w:r>
        <w:t>………………………………………………………………………………..</w:t>
      </w:r>
    </w:p>
    <w:p w:rsidR="004A3382" w:rsidRDefault="00B44F2D" w:rsidP="004A3382">
      <w:pPr>
        <w:tabs>
          <w:tab w:val="left" w:pos="5954"/>
        </w:tabs>
        <w:spacing w:line="360" w:lineRule="exact"/>
      </w:pPr>
      <w:r>
        <w:t>E-m</w:t>
      </w:r>
      <w:r w:rsidR="004A3382">
        <w:t>ail …………………………………………………………………………………………………</w:t>
      </w:r>
    </w:p>
    <w:p w:rsidR="004A3382" w:rsidRDefault="004A3382" w:rsidP="004A3382">
      <w:pPr>
        <w:tabs>
          <w:tab w:val="left" w:pos="5954"/>
        </w:tabs>
        <w:spacing w:line="360" w:lineRule="exact"/>
      </w:pPr>
      <w:r>
        <w:t>Posta Elettronica Certificata PEC ………………………………………………………………….</w:t>
      </w:r>
    </w:p>
    <w:p w:rsidR="00A0512C" w:rsidRDefault="00931514" w:rsidP="004A3382">
      <w:pPr>
        <w:tabs>
          <w:tab w:val="left" w:pos="5954"/>
        </w:tabs>
        <w:spacing w:line="360" w:lineRule="exact"/>
      </w:pPr>
      <w:r>
        <w:t xml:space="preserve">Codice Fiscale </w:t>
      </w:r>
      <w:r w:rsidR="00A0512C">
        <w:t>/ Partita IVA ……………………………………</w:t>
      </w:r>
      <w:r>
        <w:t>……………………………………</w:t>
      </w:r>
    </w:p>
    <w:p w:rsidR="004A3382" w:rsidRDefault="004A3382" w:rsidP="004A3382">
      <w:pPr>
        <w:tabs>
          <w:tab w:val="left" w:pos="5954"/>
        </w:tabs>
        <w:spacing w:line="360" w:lineRule="exact"/>
      </w:pPr>
    </w:p>
    <w:p w:rsidR="004A3382" w:rsidRPr="004A3382" w:rsidRDefault="004A3382" w:rsidP="004A3382">
      <w:pPr>
        <w:spacing w:line="360" w:lineRule="exact"/>
        <w:jc w:val="center"/>
        <w:rPr>
          <w:b/>
        </w:rPr>
      </w:pPr>
      <w:r w:rsidRPr="004A3382">
        <w:rPr>
          <w:b/>
        </w:rPr>
        <w:t>CHIEDE</w:t>
      </w:r>
    </w:p>
    <w:p w:rsidR="004A3382" w:rsidRDefault="004A3382" w:rsidP="004A3382">
      <w:pPr>
        <w:spacing w:line="360" w:lineRule="exact"/>
      </w:pPr>
    </w:p>
    <w:p w:rsidR="00363974" w:rsidRDefault="004A3382" w:rsidP="004A3382">
      <w:pPr>
        <w:spacing w:line="360" w:lineRule="exact"/>
      </w:pPr>
      <w:r w:rsidRPr="004A3382">
        <w:t xml:space="preserve">di partecipare al </w:t>
      </w:r>
      <w:r w:rsidR="003E7471">
        <w:rPr>
          <w:b/>
        </w:rPr>
        <w:t>BANDO 2019</w:t>
      </w:r>
      <w:r w:rsidRPr="004A3382">
        <w:rPr>
          <w:b/>
        </w:rPr>
        <w:t xml:space="preserve"> PER </w:t>
      </w:r>
      <w:r w:rsidR="00C41C8B">
        <w:rPr>
          <w:b/>
        </w:rPr>
        <w:t xml:space="preserve">LA REALIZZAZIONE DI </w:t>
      </w:r>
      <w:r w:rsidRPr="004A3382">
        <w:rPr>
          <w:b/>
        </w:rPr>
        <w:t>PROGETTI DI UTILITA’ SOCIALE</w:t>
      </w:r>
      <w:r>
        <w:rPr>
          <w:b/>
        </w:rPr>
        <w:t xml:space="preserve"> </w:t>
      </w:r>
      <w:r w:rsidRPr="004A3382">
        <w:t xml:space="preserve">istituito da </w:t>
      </w:r>
      <w:r>
        <w:t>Banca Malatestiana – Credito Cooperativo – Società Cooperativa</w:t>
      </w:r>
      <w:r w:rsidR="00401D8E">
        <w:t>, per l</w:t>
      </w:r>
      <w:r w:rsidR="00C41C8B">
        <w:t>a</w:t>
      </w:r>
      <w:r w:rsidR="00401D8E">
        <w:t xml:space="preserve"> </w:t>
      </w:r>
      <w:r w:rsidR="00C41C8B">
        <w:t xml:space="preserve">realizzazione </w:t>
      </w:r>
      <w:r w:rsidR="00401D8E">
        <w:t xml:space="preserve">del Progetto denominato </w:t>
      </w:r>
      <w:r w:rsidR="00363974">
        <w:t>(titolo in sintesi del Progetto) ..................................</w:t>
      </w:r>
    </w:p>
    <w:p w:rsidR="004A3382" w:rsidRDefault="00C41C8B" w:rsidP="004A3382">
      <w:pPr>
        <w:spacing w:line="360" w:lineRule="exact"/>
      </w:pPr>
      <w:r>
        <w:t>…</w:t>
      </w:r>
      <w:r w:rsidR="00363974">
        <w:t>………………………………………………</w:t>
      </w:r>
      <w:r>
        <w:t>.</w:t>
      </w:r>
      <w:r w:rsidR="00401D8E">
        <w:t>…</w:t>
      </w:r>
      <w:r>
        <w:t>.</w:t>
      </w:r>
      <w:r w:rsidR="00401D8E">
        <w:t>…………………………………………………..</w:t>
      </w:r>
    </w:p>
    <w:p w:rsidR="00401D8E" w:rsidRPr="004A3382" w:rsidRDefault="00401D8E" w:rsidP="004A3382">
      <w:pPr>
        <w:spacing w:line="360" w:lineRule="exact"/>
      </w:pPr>
      <w:r>
        <w:t>……………………………………………………………………………………………………….</w:t>
      </w:r>
      <w:r w:rsidR="00363974">
        <w:t>..</w:t>
      </w:r>
      <w:r>
        <w:t>.</w:t>
      </w:r>
    </w:p>
    <w:p w:rsidR="004A3382" w:rsidRDefault="00CE006B" w:rsidP="004A3382">
      <w:pPr>
        <w:spacing w:line="360" w:lineRule="exact"/>
      </w:pPr>
      <w:r>
        <w:t xml:space="preserve">di cui si fornisce di seguito una </w:t>
      </w:r>
      <w:r w:rsidR="00363974">
        <w:t xml:space="preserve">breve </w:t>
      </w:r>
      <w:r>
        <w:t xml:space="preserve">descrizione </w:t>
      </w:r>
      <w:r w:rsidR="003017F8">
        <w:t xml:space="preserve">(indicare </w:t>
      </w:r>
      <w:r w:rsidR="00363974">
        <w:t xml:space="preserve">del Progetto </w:t>
      </w:r>
      <w:r w:rsidR="003017F8">
        <w:t>la tematica di riferimento, la rilevanza territoriale, il grado di coinvolgimento della collettività,</w:t>
      </w:r>
      <w:r w:rsidR="008C1446">
        <w:t xml:space="preserve"> </w:t>
      </w:r>
      <w:r w:rsidR="00363974">
        <w:t>altre informazioni ritenute utili con riferimento ai criteri di selezione dei Progetti indicati nel bando</w:t>
      </w:r>
      <w:r w:rsidR="00C41C8B">
        <w:t>)</w:t>
      </w:r>
      <w:r w:rsidR="00363974">
        <w:t xml:space="preserve"> </w:t>
      </w:r>
      <w:r w:rsidR="00C41C8B">
        <w:t>…</w:t>
      </w:r>
      <w:r w:rsidR="00363974">
        <w:t>…………………………………………..</w:t>
      </w:r>
      <w:r w:rsidR="00C41C8B">
        <w:t>………</w:t>
      </w:r>
      <w:r w:rsidR="00363974">
        <w:t>…………………………………………………..</w:t>
      </w:r>
    </w:p>
    <w:p w:rsidR="00401D8E" w:rsidRDefault="003017F8" w:rsidP="004A3382">
      <w:pPr>
        <w:spacing w:line="360" w:lineRule="exact"/>
      </w:pPr>
      <w:r>
        <w:t>…..……………………………………………………………………………………………………..</w:t>
      </w:r>
    </w:p>
    <w:p w:rsidR="003017F8" w:rsidRDefault="003017F8" w:rsidP="003017F8">
      <w:pPr>
        <w:spacing w:line="360" w:lineRule="exact"/>
      </w:pPr>
      <w:r>
        <w:t>…..……………………………………………………………………………………………………..</w:t>
      </w:r>
    </w:p>
    <w:p w:rsidR="003017F8" w:rsidRDefault="003017F8" w:rsidP="003017F8">
      <w:pPr>
        <w:spacing w:line="360" w:lineRule="exact"/>
      </w:pPr>
      <w:r>
        <w:t>…..……………………………………………………………………………………………………..</w:t>
      </w:r>
    </w:p>
    <w:p w:rsidR="003017F8" w:rsidRDefault="003017F8" w:rsidP="003017F8">
      <w:pPr>
        <w:spacing w:line="360" w:lineRule="exact"/>
      </w:pPr>
      <w:r>
        <w:t>…..……………………………………………………………………………………………………..</w:t>
      </w:r>
    </w:p>
    <w:p w:rsidR="00363974" w:rsidRDefault="00363974" w:rsidP="004A3382">
      <w:pPr>
        <w:spacing w:line="360" w:lineRule="exact"/>
      </w:pPr>
    </w:p>
    <w:p w:rsidR="00BC58D9" w:rsidRDefault="00BC58D9" w:rsidP="004A3382">
      <w:pPr>
        <w:spacing w:line="360" w:lineRule="exact"/>
      </w:pPr>
      <w:r>
        <w:t xml:space="preserve">Il </w:t>
      </w:r>
      <w:r w:rsidRPr="00363974">
        <w:rPr>
          <w:b/>
        </w:rPr>
        <w:t>costo massimo del Progetto</w:t>
      </w:r>
      <w:r>
        <w:t>, comprensivo di imposte</w:t>
      </w:r>
      <w:r w:rsidR="00A77DC3">
        <w:t xml:space="preserve"> e</w:t>
      </w:r>
      <w:r>
        <w:t xml:space="preserve"> tasse</w:t>
      </w:r>
      <w:r w:rsidR="00A77DC3">
        <w:t>,</w:t>
      </w:r>
      <w:r>
        <w:t xml:space="preserve"> è pari a euro (in cifre e in lettere)</w:t>
      </w:r>
      <w:r w:rsidR="008C1446">
        <w:t>:</w:t>
      </w:r>
      <w:r w:rsidR="00A77DC3">
        <w:t xml:space="preserve"> ………</w:t>
      </w:r>
      <w:r>
        <w:t>………………………………………………………………………………..…… .</w:t>
      </w:r>
    </w:p>
    <w:p w:rsidR="00BC58D9" w:rsidRDefault="00BC58D9" w:rsidP="004A3382">
      <w:pPr>
        <w:spacing w:line="360" w:lineRule="exact"/>
      </w:pPr>
    </w:p>
    <w:p w:rsidR="003017F8" w:rsidRDefault="00912B19" w:rsidP="004A3382">
      <w:pPr>
        <w:spacing w:line="360" w:lineRule="exact"/>
      </w:pPr>
      <w:r>
        <w:t xml:space="preserve">La/il sottoscritta/o dichiara </w:t>
      </w:r>
      <w:r w:rsidR="00E73177">
        <w:t xml:space="preserve">sotto la propria responsabilità </w:t>
      </w:r>
      <w:r>
        <w:t xml:space="preserve">che </w:t>
      </w:r>
      <w:r w:rsidR="00945867" w:rsidRPr="00880A51">
        <w:rPr>
          <w:b/>
        </w:rPr>
        <w:t xml:space="preserve">con </w:t>
      </w:r>
      <w:r w:rsidRPr="00880A51">
        <w:rPr>
          <w:b/>
        </w:rPr>
        <w:t xml:space="preserve">il Progetto </w:t>
      </w:r>
      <w:r w:rsidR="00C41C8B" w:rsidRPr="00880A51">
        <w:rPr>
          <w:b/>
        </w:rPr>
        <w:t>presentato</w:t>
      </w:r>
      <w:r w:rsidR="00C41C8B">
        <w:t xml:space="preserve"> ai sensi de</w:t>
      </w:r>
      <w:r w:rsidR="00E73177">
        <w:t xml:space="preserve">l </w:t>
      </w:r>
      <w:r w:rsidR="003E7471">
        <w:rPr>
          <w:b/>
        </w:rPr>
        <w:t>BANDO 2019</w:t>
      </w:r>
      <w:r w:rsidR="00E73177" w:rsidRPr="004A3382">
        <w:rPr>
          <w:b/>
        </w:rPr>
        <w:t xml:space="preserve"> PER </w:t>
      </w:r>
      <w:r w:rsidR="00C41C8B">
        <w:rPr>
          <w:b/>
        </w:rPr>
        <w:t xml:space="preserve">LA REALIZZAZIONE DI </w:t>
      </w:r>
      <w:r w:rsidR="00E73177" w:rsidRPr="004A3382">
        <w:rPr>
          <w:b/>
        </w:rPr>
        <w:t>PROGETTI DI UTILITA’ SOCIALE</w:t>
      </w:r>
      <w:r w:rsidR="00E73177">
        <w:rPr>
          <w:b/>
        </w:rPr>
        <w:t xml:space="preserve"> </w:t>
      </w:r>
      <w:r w:rsidR="00E73177" w:rsidRPr="004A3382">
        <w:t xml:space="preserve">istituito da </w:t>
      </w:r>
      <w:r w:rsidR="00E73177">
        <w:t xml:space="preserve">Banca Malatestiana – Credito Cooperativo – Società Cooperativa </w:t>
      </w:r>
      <w:r w:rsidR="00DC155A" w:rsidRPr="00945867">
        <w:rPr>
          <w:b/>
        </w:rPr>
        <w:t>NON s</w:t>
      </w:r>
      <w:r w:rsidR="00880A51">
        <w:rPr>
          <w:b/>
        </w:rPr>
        <w:t>aranno</w:t>
      </w:r>
      <w:r w:rsidR="00DC155A" w:rsidRPr="00945867">
        <w:rPr>
          <w:b/>
        </w:rPr>
        <w:t xml:space="preserve"> perseguiti fini di lucro</w:t>
      </w:r>
      <w:r w:rsidR="00DC155A">
        <w:t>.</w:t>
      </w:r>
    </w:p>
    <w:p w:rsidR="00DC155A" w:rsidRDefault="00DC155A" w:rsidP="004A3382">
      <w:pPr>
        <w:spacing w:line="360" w:lineRule="exact"/>
      </w:pPr>
    </w:p>
    <w:p w:rsidR="00F93A47" w:rsidRDefault="00E9138F" w:rsidP="004A3382">
      <w:pPr>
        <w:spacing w:line="360" w:lineRule="exact"/>
      </w:pPr>
      <w:r>
        <w:t>La/il sottoscritta/o</w:t>
      </w:r>
      <w:r w:rsidR="0014511D">
        <w:t xml:space="preserve"> dichiara di </w:t>
      </w:r>
      <w:r w:rsidR="003361CD">
        <w:t xml:space="preserve">avere preso visione e di </w:t>
      </w:r>
      <w:r w:rsidR="0014511D" w:rsidRPr="00880A51">
        <w:rPr>
          <w:b/>
        </w:rPr>
        <w:t xml:space="preserve">accettare </w:t>
      </w:r>
      <w:r w:rsidR="003361CD" w:rsidRPr="00880A51">
        <w:rPr>
          <w:b/>
        </w:rPr>
        <w:t xml:space="preserve">tutte </w:t>
      </w:r>
      <w:r w:rsidR="0014511D" w:rsidRPr="00880A51">
        <w:rPr>
          <w:b/>
        </w:rPr>
        <w:t>le condizioni</w:t>
      </w:r>
      <w:r w:rsidR="0014511D">
        <w:t xml:space="preserve"> di cui al </w:t>
      </w:r>
      <w:r w:rsidR="003E7471">
        <w:rPr>
          <w:b/>
        </w:rPr>
        <w:t>BANDO 2019</w:t>
      </w:r>
      <w:r w:rsidR="0014511D" w:rsidRPr="004A3382">
        <w:rPr>
          <w:b/>
        </w:rPr>
        <w:t xml:space="preserve"> PER </w:t>
      </w:r>
      <w:r w:rsidR="00C41C8B">
        <w:rPr>
          <w:b/>
        </w:rPr>
        <w:t xml:space="preserve">LA REALIZZAZIONE DI </w:t>
      </w:r>
      <w:r w:rsidR="0014511D" w:rsidRPr="004A3382">
        <w:rPr>
          <w:b/>
        </w:rPr>
        <w:t>PROGETTI DI UTILITA’ SOCIALE</w:t>
      </w:r>
      <w:r w:rsidR="0014511D">
        <w:rPr>
          <w:b/>
        </w:rPr>
        <w:t xml:space="preserve"> </w:t>
      </w:r>
      <w:r w:rsidR="0014511D" w:rsidRPr="004A3382">
        <w:t xml:space="preserve">istituito da </w:t>
      </w:r>
      <w:r w:rsidR="0014511D">
        <w:t xml:space="preserve">Banca Malatestiana – Credito Cooperativo – Società Cooperativa, che contestualmente </w:t>
      </w:r>
      <w:r w:rsidR="0014511D" w:rsidRPr="00880A51">
        <w:rPr>
          <w:b/>
        </w:rPr>
        <w:t>sottoscrive</w:t>
      </w:r>
      <w:r w:rsidR="003361CD" w:rsidRPr="00880A51">
        <w:rPr>
          <w:b/>
        </w:rPr>
        <w:t xml:space="preserve"> per accettazione</w:t>
      </w:r>
      <w:r w:rsidR="0014511D">
        <w:t>.</w:t>
      </w:r>
    </w:p>
    <w:p w:rsidR="00F93A47" w:rsidRDefault="00F93A47" w:rsidP="004A3382">
      <w:pPr>
        <w:spacing w:line="360" w:lineRule="exact"/>
      </w:pPr>
    </w:p>
    <w:p w:rsidR="003017F8" w:rsidRPr="007568A6" w:rsidRDefault="007568A6" w:rsidP="007568A6">
      <w:pPr>
        <w:spacing w:line="360" w:lineRule="exact"/>
        <w:jc w:val="center"/>
        <w:rPr>
          <w:b/>
        </w:rPr>
      </w:pPr>
      <w:r w:rsidRPr="007568A6">
        <w:rPr>
          <w:b/>
        </w:rPr>
        <w:t>ALLEGATI ALLA RICHIESTA</w:t>
      </w:r>
    </w:p>
    <w:p w:rsidR="003017F8" w:rsidRDefault="003017F8" w:rsidP="004A3382">
      <w:pPr>
        <w:spacing w:line="360" w:lineRule="exact"/>
      </w:pPr>
    </w:p>
    <w:p w:rsidR="003017F8" w:rsidRDefault="005A4BFB" w:rsidP="00D230F0">
      <w:pPr>
        <w:spacing w:line="360" w:lineRule="exact"/>
        <w:ind w:left="567" w:hanging="425"/>
      </w:pPr>
      <w:r>
        <w:t>-</w:t>
      </w:r>
      <w:r w:rsidR="00D230F0">
        <w:tab/>
      </w:r>
      <w:r>
        <w:t>C</w:t>
      </w:r>
      <w:r w:rsidRPr="005A4BFB">
        <w:t xml:space="preserve">opia </w:t>
      </w:r>
      <w:r>
        <w:t>completa e aggiornata d</w:t>
      </w:r>
      <w:r w:rsidR="004D380C">
        <w:t xml:space="preserve">i </w:t>
      </w:r>
      <w:r>
        <w:t>Atto Costitutivo</w:t>
      </w:r>
      <w:r w:rsidR="004D380C">
        <w:t>, visura o altro documento di eguale valore</w:t>
      </w:r>
      <w:r w:rsidR="00C9536A">
        <w:t xml:space="preserve"> </w:t>
      </w:r>
      <w:r>
        <w:t xml:space="preserve">del soggetto </w:t>
      </w:r>
      <w:r w:rsidR="004D380C">
        <w:t>Partecipante al bando</w:t>
      </w:r>
    </w:p>
    <w:p w:rsidR="00A516DB" w:rsidRDefault="00A516DB" w:rsidP="00D230F0">
      <w:pPr>
        <w:spacing w:line="360" w:lineRule="exact"/>
        <w:ind w:left="567" w:hanging="425"/>
      </w:pPr>
      <w:r>
        <w:t>-</w:t>
      </w:r>
      <w:r w:rsidR="00D230F0">
        <w:tab/>
      </w:r>
      <w:r>
        <w:t>C</w:t>
      </w:r>
      <w:r w:rsidRPr="00A516DB">
        <w:t xml:space="preserve">opia </w:t>
      </w:r>
      <w:r w:rsidR="00E93692">
        <w:t xml:space="preserve">in corso di validità </w:t>
      </w:r>
      <w:r w:rsidRPr="00A516DB">
        <w:t>di documento d’identità della/del Legale Rappresentante del</w:t>
      </w:r>
      <w:r>
        <w:t xml:space="preserve"> soggetto</w:t>
      </w:r>
      <w:r w:rsidR="004D380C">
        <w:t xml:space="preserve"> Partecipante al bando</w:t>
      </w:r>
    </w:p>
    <w:p w:rsidR="00A516DB" w:rsidRDefault="00A516DB" w:rsidP="00D230F0">
      <w:pPr>
        <w:spacing w:line="360" w:lineRule="exact"/>
        <w:ind w:left="567" w:hanging="425"/>
      </w:pPr>
      <w:r>
        <w:t>-</w:t>
      </w:r>
      <w:r w:rsidR="00D230F0">
        <w:tab/>
      </w:r>
      <w:r>
        <w:t>Preventivi di spesa relativi al Progetto</w:t>
      </w:r>
      <w:r w:rsidR="004D380C">
        <w:t xml:space="preserve"> o altro materiale illustrativo delle spese da sostenere </w:t>
      </w:r>
    </w:p>
    <w:p w:rsidR="00A516DB" w:rsidRDefault="00A516DB" w:rsidP="00D230F0">
      <w:pPr>
        <w:spacing w:line="360" w:lineRule="exact"/>
        <w:ind w:left="567" w:hanging="425"/>
      </w:pPr>
      <w:r>
        <w:t>-</w:t>
      </w:r>
      <w:r w:rsidR="00D230F0">
        <w:tab/>
      </w:r>
      <w:r>
        <w:t>Eventuali ulteriori informazioni</w:t>
      </w:r>
      <w:r w:rsidR="00F14835">
        <w:t xml:space="preserve"> a corredo</w:t>
      </w:r>
      <w:r w:rsidR="008C1446">
        <w:t xml:space="preserve">, quali </w:t>
      </w:r>
      <w:r w:rsidR="00B40527">
        <w:t xml:space="preserve">ad esempio una </w:t>
      </w:r>
      <w:r w:rsidR="008C1446">
        <w:t xml:space="preserve">relazione articolata </w:t>
      </w:r>
      <w:r w:rsidR="00B40527">
        <w:t xml:space="preserve">e dettagliata </w:t>
      </w:r>
      <w:r w:rsidR="008C1446">
        <w:t>sul Progetto</w:t>
      </w:r>
      <w:r w:rsidR="00E93692">
        <w:t xml:space="preserve"> da realizzare</w:t>
      </w:r>
    </w:p>
    <w:p w:rsidR="00880A51" w:rsidRPr="00880A51" w:rsidRDefault="00880A51" w:rsidP="00D230F0">
      <w:pPr>
        <w:spacing w:line="360" w:lineRule="exact"/>
        <w:ind w:left="567" w:hanging="425"/>
      </w:pPr>
      <w:r>
        <w:t>-</w:t>
      </w:r>
      <w:r w:rsidR="00D230F0">
        <w:tab/>
      </w:r>
      <w:r w:rsidR="003E7471">
        <w:rPr>
          <w:b/>
        </w:rPr>
        <w:t>BANDO 2019</w:t>
      </w:r>
      <w:r w:rsidRPr="004A3382">
        <w:rPr>
          <w:b/>
        </w:rPr>
        <w:t xml:space="preserve"> PER </w:t>
      </w:r>
      <w:r>
        <w:rPr>
          <w:b/>
        </w:rPr>
        <w:t xml:space="preserve">LA REALIZZAZIONE DI </w:t>
      </w:r>
      <w:r w:rsidRPr="004A3382">
        <w:rPr>
          <w:b/>
        </w:rPr>
        <w:t>PROGETTI DI UTILITA’ SOCIALE</w:t>
      </w:r>
      <w:r w:rsidR="00B14202">
        <w:rPr>
          <w:b/>
        </w:rPr>
        <w:t xml:space="preserve"> </w:t>
      </w:r>
      <w:r w:rsidR="00B14202" w:rsidRPr="004A3382">
        <w:t xml:space="preserve">istituito da </w:t>
      </w:r>
      <w:r w:rsidR="00B14202">
        <w:t>Banca Malatestiana – Credito Cooperativo – Società Cooperativa</w:t>
      </w:r>
      <w:r w:rsidR="00B14202" w:rsidRPr="00D230F0">
        <w:t xml:space="preserve"> </w:t>
      </w:r>
      <w:r w:rsidR="00D230F0" w:rsidRPr="00D230F0">
        <w:t>(allegato alla presente richiesta)</w:t>
      </w:r>
      <w:r w:rsidR="00D230F0">
        <w:rPr>
          <w:b/>
        </w:rPr>
        <w:t xml:space="preserve"> </w:t>
      </w:r>
      <w:r>
        <w:t>riportante luogo</w:t>
      </w:r>
      <w:r w:rsidR="00B36BFF">
        <w:t>,</w:t>
      </w:r>
      <w:r>
        <w:t xml:space="preserve"> data</w:t>
      </w:r>
      <w:r w:rsidRPr="00880A51">
        <w:t xml:space="preserve"> </w:t>
      </w:r>
      <w:r>
        <w:t xml:space="preserve">e sottoscrizione per accettazione del </w:t>
      </w:r>
      <w:r w:rsidR="00B36BFF">
        <w:t>L</w:t>
      </w:r>
      <w:r>
        <w:t xml:space="preserve">egale </w:t>
      </w:r>
      <w:r w:rsidR="00B36BFF">
        <w:t>R</w:t>
      </w:r>
      <w:r>
        <w:t>appresentante del Partecipante al bando</w:t>
      </w:r>
    </w:p>
    <w:p w:rsidR="00CD76FD" w:rsidRDefault="00CD76FD" w:rsidP="004A3382">
      <w:pPr>
        <w:spacing w:line="360" w:lineRule="exact"/>
      </w:pPr>
    </w:p>
    <w:p w:rsidR="00CE006B" w:rsidRDefault="0014511D" w:rsidP="004A3382">
      <w:pPr>
        <w:spacing w:line="360" w:lineRule="exact"/>
      </w:pPr>
      <w:r>
        <w:t>Luogo e d</w:t>
      </w:r>
      <w:r w:rsidR="00F93A47">
        <w:t>ata ………………………</w:t>
      </w:r>
    </w:p>
    <w:p w:rsidR="00F93A47" w:rsidRPr="00D230F0" w:rsidRDefault="00684905" w:rsidP="00F93A47">
      <w:pPr>
        <w:spacing w:line="360" w:lineRule="exact"/>
        <w:ind w:left="4536"/>
        <w:jc w:val="center"/>
        <w:rPr>
          <w:color w:val="002060"/>
        </w:rPr>
      </w:pPr>
      <w:r w:rsidRPr="00D230F0">
        <w:rPr>
          <w:color w:val="002060"/>
        </w:rPr>
        <w:t>F</w:t>
      </w:r>
      <w:r w:rsidR="00F93A47" w:rsidRPr="00D230F0">
        <w:rPr>
          <w:color w:val="002060"/>
        </w:rPr>
        <w:t>irma</w:t>
      </w:r>
      <w:r w:rsidRPr="00D230F0">
        <w:rPr>
          <w:color w:val="002060"/>
        </w:rPr>
        <w:t xml:space="preserve"> </w:t>
      </w:r>
      <w:r w:rsidR="00F93A47" w:rsidRPr="00D230F0">
        <w:rPr>
          <w:color w:val="002060"/>
        </w:rPr>
        <w:t>Legale Rappresentante</w:t>
      </w:r>
    </w:p>
    <w:p w:rsidR="009E0834" w:rsidRPr="00D230F0" w:rsidRDefault="009E0834" w:rsidP="00F93A47">
      <w:pPr>
        <w:spacing w:line="360" w:lineRule="exact"/>
        <w:ind w:left="4536"/>
        <w:jc w:val="center"/>
        <w:rPr>
          <w:color w:val="002060"/>
        </w:rPr>
      </w:pPr>
      <w:r w:rsidRPr="00D230F0">
        <w:rPr>
          <w:color w:val="002060"/>
        </w:rPr>
        <w:t>del soggetto Partecipante al bando</w:t>
      </w:r>
    </w:p>
    <w:p w:rsidR="00684905" w:rsidRPr="00D230F0" w:rsidRDefault="00684905" w:rsidP="00F93A47">
      <w:pPr>
        <w:spacing w:line="360" w:lineRule="exact"/>
        <w:ind w:left="4536"/>
        <w:jc w:val="center"/>
        <w:rPr>
          <w:color w:val="002060"/>
        </w:rPr>
      </w:pPr>
    </w:p>
    <w:p w:rsidR="00F93A47" w:rsidRPr="00D230F0" w:rsidRDefault="00684905" w:rsidP="00F93A47">
      <w:pPr>
        <w:spacing w:line="360" w:lineRule="exact"/>
        <w:ind w:left="4536"/>
        <w:jc w:val="center"/>
        <w:rPr>
          <w:color w:val="002060"/>
        </w:rPr>
      </w:pPr>
      <w:r w:rsidRPr="00D230F0">
        <w:rPr>
          <w:color w:val="002060"/>
        </w:rPr>
        <w:t>………</w:t>
      </w:r>
      <w:r w:rsidR="00F93A47" w:rsidRPr="00D230F0">
        <w:rPr>
          <w:color w:val="002060"/>
        </w:rPr>
        <w:t>……</w:t>
      </w:r>
      <w:r w:rsidR="009E0834" w:rsidRPr="00D230F0">
        <w:rPr>
          <w:color w:val="002060"/>
        </w:rPr>
        <w:t>…….</w:t>
      </w:r>
      <w:r w:rsidR="00F93A47" w:rsidRPr="00D230F0">
        <w:rPr>
          <w:color w:val="002060"/>
        </w:rPr>
        <w:t>..……………………</w:t>
      </w:r>
    </w:p>
    <w:p w:rsidR="00B44F2D" w:rsidRDefault="0014511D" w:rsidP="00B44F2D">
      <w:pPr>
        <w:spacing w:line="360" w:lineRule="exact"/>
      </w:pPr>
      <w:r>
        <w:t xml:space="preserve">Eventuale/i ulteriore/i referente/i </w:t>
      </w:r>
      <w:r w:rsidR="00B44F2D">
        <w:t>del</w:t>
      </w:r>
      <w:r>
        <w:t xml:space="preserve"> Progetto</w:t>
      </w:r>
      <w:r w:rsidR="00B44F2D">
        <w:t>:</w:t>
      </w:r>
    </w:p>
    <w:p w:rsidR="00B44F2D" w:rsidRDefault="00B44F2D" w:rsidP="00B44F2D">
      <w:pPr>
        <w:spacing w:line="360" w:lineRule="exact"/>
      </w:pPr>
      <w:r>
        <w:t>Nominativo</w:t>
      </w:r>
      <w:r w:rsidR="0014511D">
        <w:t>/i</w:t>
      </w:r>
      <w:r>
        <w:t xml:space="preserve"> …</w:t>
      </w:r>
      <w:r w:rsidR="003F6757">
        <w:t>…..</w:t>
      </w:r>
      <w:r>
        <w:t>………………………………………………………………………………….</w:t>
      </w:r>
    </w:p>
    <w:p w:rsidR="00B44F2D" w:rsidRDefault="00B44F2D" w:rsidP="00B44F2D">
      <w:pPr>
        <w:spacing w:line="360" w:lineRule="exact"/>
      </w:pPr>
      <w:r>
        <w:t>Recapit</w:t>
      </w:r>
      <w:r w:rsidR="00EC7A53">
        <w:t>o/</w:t>
      </w:r>
      <w:r w:rsidR="003F6757">
        <w:t>i</w:t>
      </w:r>
      <w:r>
        <w:t xml:space="preserve"> telefonic</w:t>
      </w:r>
      <w:r w:rsidR="00EC7A53">
        <w:t>o/</w:t>
      </w:r>
      <w:r w:rsidR="003F6757">
        <w:t>i</w:t>
      </w:r>
      <w:r>
        <w:t xml:space="preserve"> ……………………………………………………………</w:t>
      </w:r>
      <w:r w:rsidR="003F6757">
        <w:t>….</w:t>
      </w:r>
      <w:r>
        <w:t>………………</w:t>
      </w:r>
    </w:p>
    <w:p w:rsidR="00B44F2D" w:rsidRDefault="003F6757" w:rsidP="00B44F2D">
      <w:pPr>
        <w:spacing w:line="360" w:lineRule="exact"/>
      </w:pPr>
      <w:r>
        <w:t>E</w:t>
      </w:r>
      <w:r w:rsidR="00B44F2D">
        <w:t>-mail …</w:t>
      </w:r>
      <w:r>
        <w:t>……</w:t>
      </w:r>
      <w:r w:rsidR="00B44F2D">
        <w:t>…………………………………………………………………………………………</w:t>
      </w:r>
    </w:p>
    <w:p w:rsidR="00D230F0" w:rsidRDefault="00D230F0" w:rsidP="00B44F2D">
      <w:pPr>
        <w:spacing w:line="360" w:lineRule="exact"/>
        <w:sectPr w:rsidR="00D230F0" w:rsidSect="00907673">
          <w:headerReference w:type="default" r:id="rId8"/>
          <w:footerReference w:type="default" r:id="rId9"/>
          <w:pgSz w:w="11906" w:h="16838" w:code="9"/>
          <w:pgMar w:top="1985" w:right="1134" w:bottom="1134" w:left="1134" w:header="567" w:footer="567" w:gutter="0"/>
          <w:cols w:space="708"/>
          <w:docGrid w:linePitch="360"/>
        </w:sectPr>
      </w:pPr>
    </w:p>
    <w:p w:rsidR="00042276" w:rsidRDefault="00042276" w:rsidP="00042276">
      <w:pPr>
        <w:jc w:val="center"/>
        <w:rPr>
          <w:b/>
          <w:color w:val="0070C0"/>
          <w:u w:val="single"/>
        </w:rPr>
      </w:pPr>
      <w:r>
        <w:rPr>
          <w:b/>
          <w:color w:val="0070C0"/>
          <w:u w:val="single"/>
        </w:rPr>
        <w:lastRenderedPageBreak/>
        <w:t>BANDO 2019 PER LA REALIZZAZIONE DI PROGETTI DI UTILITA’ SOCIALE</w:t>
      </w:r>
    </w:p>
    <w:p w:rsidR="00042276" w:rsidRDefault="00042276" w:rsidP="00042276"/>
    <w:p w:rsidR="00042276" w:rsidRDefault="00042276" w:rsidP="00042276"/>
    <w:p w:rsidR="00042276" w:rsidRDefault="00042276" w:rsidP="00042276">
      <w:pPr>
        <w:rPr>
          <w:b/>
          <w:color w:val="0070C0"/>
        </w:rPr>
      </w:pPr>
      <w:r>
        <w:rPr>
          <w:b/>
          <w:color w:val="0070C0"/>
        </w:rPr>
        <w:t>PREMESSA</w:t>
      </w:r>
    </w:p>
    <w:p w:rsidR="00042276" w:rsidRDefault="00042276" w:rsidP="00042276">
      <w:pPr>
        <w:autoSpaceDE w:val="0"/>
        <w:autoSpaceDN w:val="0"/>
        <w:adjustRightInd w:val="0"/>
        <w:rPr>
          <w:rFonts w:cs="Times New Roman"/>
          <w:color w:val="000000"/>
        </w:rPr>
      </w:pPr>
      <w:r>
        <w:rPr>
          <w:rFonts w:cs="Times New Roman"/>
          <w:b/>
          <w:color w:val="000000"/>
        </w:rPr>
        <w:t>Banca Malatestiana - Credito Cooperativo - Società Cooperativa</w:t>
      </w:r>
      <w:r>
        <w:rPr>
          <w:rFonts w:cs="Times New Roman"/>
          <w:color w:val="000000"/>
        </w:rPr>
        <w:t xml:space="preserve"> (di seguito per brevità “la Banca”) istituisce il presente </w:t>
      </w:r>
      <w:r>
        <w:rPr>
          <w:rFonts w:cs="Times New Roman"/>
          <w:b/>
          <w:color w:val="000000"/>
        </w:rPr>
        <w:t>bando per la realizzazione di Progetti di Utilità Sociale</w:t>
      </w:r>
      <w:r>
        <w:rPr>
          <w:rFonts w:cs="Times New Roman"/>
          <w:color w:val="000000"/>
        </w:rPr>
        <w:t xml:space="preserve"> (di seguito per brevità “i Progetti”) da parte di società non lucrative, enti ed associazioni privati e pubblici nel prosieguo individuati (di seguito per brevità “i Partecipanti al bando”) aventi sede nel territorio di competenza della Banca, </w:t>
      </w:r>
      <w:r>
        <w:t>e cioè i Comuni dove la Banca ha le proprie filiali e i Comuni ad essi limitrofi</w:t>
      </w:r>
      <w:r>
        <w:rPr>
          <w:rStyle w:val="Rimandonotaapidipagina"/>
        </w:rPr>
        <w:footnoteReference w:id="1"/>
      </w:r>
      <w:r>
        <w:rPr>
          <w:rFonts w:cs="Times New Roman"/>
          <w:color w:val="000000"/>
        </w:rPr>
        <w:t>.</w:t>
      </w:r>
    </w:p>
    <w:p w:rsidR="00042276" w:rsidRDefault="00042276" w:rsidP="00042276"/>
    <w:p w:rsidR="00042276" w:rsidRDefault="00042276" w:rsidP="00042276">
      <w:pPr>
        <w:rPr>
          <w:b/>
          <w:color w:val="0070C0"/>
        </w:rPr>
      </w:pPr>
      <w:r>
        <w:rPr>
          <w:b/>
          <w:color w:val="0070C0"/>
        </w:rPr>
        <w:t>PROGETTI REALIZZABILI</w:t>
      </w:r>
    </w:p>
    <w:p w:rsidR="00042276" w:rsidRDefault="00042276" w:rsidP="00042276">
      <w:r>
        <w:t xml:space="preserve">La Banca mette a disposizione dei Partecipanti al bando </w:t>
      </w:r>
      <w:r>
        <w:rPr>
          <w:b/>
        </w:rPr>
        <w:t>un importo massimo di euro 120.000</w:t>
      </w:r>
      <w:r>
        <w:t xml:space="preserve"> per la realizzazione di Progetti di utilità per la collettività nell’ambito delle tematiche sociali, culturali, della salute e del benessere, della promozione dei valori dello sport e della valorizzazione territoriale e ambientale, senza finalità di lucro.</w:t>
      </w:r>
    </w:p>
    <w:p w:rsidR="00042276" w:rsidRDefault="00042276" w:rsidP="00042276">
      <w:r>
        <w:t>I Progetti devono essere realizzati nel territorio di competenza della Banca.</w:t>
      </w:r>
    </w:p>
    <w:p w:rsidR="00042276" w:rsidRDefault="00042276" w:rsidP="00042276">
      <w:r>
        <w:t xml:space="preserve">La Banca sostiene ciascun Progetto partecipante al bando sino a </w:t>
      </w:r>
      <w:r>
        <w:rPr>
          <w:b/>
        </w:rPr>
        <w:t>un importo massimo di euro 40.000</w:t>
      </w:r>
      <w:r>
        <w:t xml:space="preserve"> (importo comprensivo di imposte e tasse).</w:t>
      </w:r>
    </w:p>
    <w:p w:rsidR="00042276" w:rsidRDefault="00042276" w:rsidP="00042276">
      <w:r>
        <w:t>L’iniziativa non si configura come una operazione o una manifestazione a premi.</w:t>
      </w:r>
    </w:p>
    <w:p w:rsidR="00042276" w:rsidRDefault="00042276" w:rsidP="00042276">
      <w:pPr>
        <w:rPr>
          <w:color w:val="FF0000"/>
        </w:rPr>
      </w:pPr>
    </w:p>
    <w:p w:rsidR="00042276" w:rsidRDefault="00042276" w:rsidP="00042276">
      <w:pPr>
        <w:rPr>
          <w:b/>
          <w:color w:val="0070C0"/>
        </w:rPr>
      </w:pPr>
      <w:r>
        <w:rPr>
          <w:b/>
          <w:color w:val="0070C0"/>
        </w:rPr>
        <w:t>SOGGETTI PARTECIPANTI</w:t>
      </w:r>
    </w:p>
    <w:p w:rsidR="00042276" w:rsidRDefault="00042276" w:rsidP="00042276">
      <w:r>
        <w:t>Possono partecipare al bando i seguenti soggetti, pubblici e privati:</w:t>
      </w:r>
    </w:p>
    <w:p w:rsidR="00042276" w:rsidRDefault="00042276" w:rsidP="00042276">
      <w:r>
        <w:t>- Società non lucrative, Enti, Associazioni, Cooperative, Comitati, ONLUS, Scuole e Università, Parrocchie, Pro Loco, regolarmente costituiti e iscritti nei relativi registri ufficiali, aventi sede, anche distaccata, nel territorio di competenza della Banca.</w:t>
      </w:r>
    </w:p>
    <w:p w:rsidR="00042276" w:rsidRDefault="00042276" w:rsidP="00042276">
      <w:r>
        <w:t>Sono esclusi dalla partecipazione al bando i soggetti all’interno dei quali gli amministratori e i sindaci revisori della Banca ricoprono cariche.</w:t>
      </w:r>
    </w:p>
    <w:p w:rsidR="00042276" w:rsidRDefault="00042276" w:rsidP="00042276"/>
    <w:p w:rsidR="00042276" w:rsidRDefault="00042276" w:rsidP="00042276">
      <w:pPr>
        <w:rPr>
          <w:b/>
          <w:color w:val="0070C0"/>
        </w:rPr>
      </w:pPr>
      <w:r>
        <w:rPr>
          <w:b/>
          <w:color w:val="0070C0"/>
        </w:rPr>
        <w:t>MODALITA’ DI PARTECIPAZIONE</w:t>
      </w:r>
    </w:p>
    <w:p w:rsidR="00042276" w:rsidRDefault="00042276" w:rsidP="00042276">
      <w:r>
        <w:t>Le richieste di partecipazione al bando devono essere presentate utilizzando esclusivamente l’apposita modulistica (richiesta di partecipazione al bando) disponibile online sul sito internet della Banca (</w:t>
      </w:r>
      <w:hyperlink r:id="rId10" w:history="1">
        <w:r>
          <w:rPr>
            <w:rStyle w:val="Collegamentoipertestuale"/>
          </w:rPr>
          <w:t>www.bancamalatestiana.it</w:t>
        </w:r>
      </w:hyperlink>
      <w:r>
        <w:t>).</w:t>
      </w:r>
    </w:p>
    <w:p w:rsidR="00042276" w:rsidRDefault="00042276" w:rsidP="00042276">
      <w:r>
        <w:t>Gli allegati da presentare a corredo della richiesta sono indicati nella modulistica stessa.</w:t>
      </w:r>
    </w:p>
    <w:p w:rsidR="00042276" w:rsidRDefault="00042276" w:rsidP="00042276">
      <w:r>
        <w:lastRenderedPageBreak/>
        <w:t xml:space="preserve">La richiesta va presentata secondo le seguenti due uniche modalità, tra loro alternative: 1) consegna presso l’Ufficio Soci e Relazioni Esterne della Banca, sede di Palazzo Ghetti di Rimini, via XX Settembre, 63, 47923 Rimini (RN) (dal lunedì al venerdì, orario 9.00 – 13.00); oppure: 2) spedizione a mezzo Posta Elettronica Certificata PEC all’indirizzo </w:t>
      </w:r>
      <w:hyperlink r:id="rId11" w:history="1">
        <w:r>
          <w:rPr>
            <w:rStyle w:val="Collegamentoipertestuale"/>
          </w:rPr>
          <w:t>bm@postacer.bancamalatestiana.it</w:t>
        </w:r>
      </w:hyperlink>
      <w:r>
        <w:t>, indicando alla cortese attenzione dell’Ufficio Soci e Relazioni Esterne.</w:t>
      </w:r>
    </w:p>
    <w:p w:rsidR="00042276" w:rsidRDefault="00042276" w:rsidP="00042276">
      <w:r>
        <w:rPr>
          <w:b/>
        </w:rPr>
        <w:t>Il termine ultimo di consegna delle richieste di partecipazione al bando è fissato il giorno lunedì 30 settembre  2019</w:t>
      </w:r>
      <w:r>
        <w:t>, alle ore 13.00 per le consegne all’Ufficio e alle ore 24.00 per le spedizioni a mezzo PEC.</w:t>
      </w:r>
    </w:p>
    <w:p w:rsidR="00042276" w:rsidRDefault="00042276" w:rsidP="00042276">
      <w:r>
        <w:t>L’Ufficio Soci e Relazione Esterne della Banca verifica la completezza e la regolarità formale della documentazione presentata e richiede la documentazione mancante e/o eventuali integrazioni documentali. La richiesta di partecipazione al bando si considera presentata quando tutta la documentazione occorrente è pervenuta alla Banca. L’Ufficio Soci e Relazioni Esterne comunica con e-mail, all’indirizzo riportato sulla richiesta di partecipazione al bando, data e ora ufficiali di avvenuto ricevimento della richiesta.</w:t>
      </w:r>
    </w:p>
    <w:p w:rsidR="00042276" w:rsidRDefault="00042276" w:rsidP="00042276">
      <w:r>
        <w:t>Le integrazioni di documentazione a quella già presentata sono possibili da parte dei Partecipanti al bando, nelle predette modalità, sino al termine massimo del 07 ottobre 2019. Le integrazioni, tuttavia, determinano una nuova data e ora di avvenuto ricevimento della richiesta, pari a quelle dell’ultima integrazione pervenuta alla Banca.</w:t>
      </w:r>
    </w:p>
    <w:p w:rsidR="00042276" w:rsidRDefault="00042276" w:rsidP="00042276"/>
    <w:p w:rsidR="00042276" w:rsidRDefault="00042276" w:rsidP="00042276">
      <w:pPr>
        <w:rPr>
          <w:b/>
          <w:color w:val="0070C0"/>
        </w:rPr>
      </w:pPr>
      <w:r>
        <w:rPr>
          <w:b/>
          <w:color w:val="0070C0"/>
        </w:rPr>
        <w:t>SELEZIONE DEI PROGETTI</w:t>
      </w:r>
    </w:p>
    <w:p w:rsidR="00042276" w:rsidRDefault="00042276" w:rsidP="00042276">
      <w:r>
        <w:t>I Progetti presentati verranno esaminati dal Consiglio di Amministrazione della Banca, che effettuerà discrezionalmente e insindacabilmente la propria valutazione e selezione mettendo a confronto le diverse candidature e applicando i seguenti criteri guida relativi ai Progetti presentati:</w:t>
      </w:r>
    </w:p>
    <w:p w:rsidR="00042276" w:rsidRDefault="00042276" w:rsidP="00042276">
      <w:pPr>
        <w:pStyle w:val="Paragrafoelenco"/>
        <w:numPr>
          <w:ilvl w:val="0"/>
          <w:numId w:val="2"/>
        </w:numPr>
      </w:pPr>
      <w:r>
        <w:t>attinenza al bando</w:t>
      </w:r>
    </w:p>
    <w:p w:rsidR="00042276" w:rsidRDefault="00042276" w:rsidP="00042276">
      <w:pPr>
        <w:pStyle w:val="Paragrafoelenco"/>
        <w:numPr>
          <w:ilvl w:val="0"/>
          <w:numId w:val="2"/>
        </w:numPr>
      </w:pPr>
      <w:r>
        <w:t>economicità, qualità e originalità</w:t>
      </w:r>
    </w:p>
    <w:p w:rsidR="00042276" w:rsidRDefault="00042276" w:rsidP="00042276">
      <w:pPr>
        <w:pStyle w:val="Paragrafoelenco"/>
        <w:numPr>
          <w:ilvl w:val="0"/>
          <w:numId w:val="2"/>
        </w:numPr>
      </w:pPr>
      <w:r>
        <w:t>impatti attesi sul territorio e per la collettività</w:t>
      </w:r>
    </w:p>
    <w:p w:rsidR="00042276" w:rsidRDefault="00042276" w:rsidP="00042276">
      <w:pPr>
        <w:pStyle w:val="Paragrafoelenco"/>
        <w:numPr>
          <w:ilvl w:val="0"/>
          <w:numId w:val="2"/>
        </w:numPr>
      </w:pPr>
      <w:r>
        <w:t>patrocinio e/o partecipazione di Soci della Banca</w:t>
      </w:r>
    </w:p>
    <w:p w:rsidR="00042276" w:rsidRDefault="00042276" w:rsidP="00042276"/>
    <w:p w:rsidR="00042276" w:rsidRDefault="00042276" w:rsidP="00042276">
      <w:pPr>
        <w:rPr>
          <w:b/>
          <w:color w:val="0070C0"/>
        </w:rPr>
      </w:pPr>
      <w:r>
        <w:rPr>
          <w:b/>
          <w:color w:val="0070C0"/>
        </w:rPr>
        <w:t>SCELTA DEI PROGETTI</w:t>
      </w:r>
    </w:p>
    <w:p w:rsidR="00042276" w:rsidRDefault="00042276" w:rsidP="00042276">
      <w:r>
        <w:t>Tra i Progetti selezionati dal Consiglio di Amministrazione, i Soci della Banca in occasione dell’evento “Natale Insieme Solidale “, sceglieranno mediante votazione segreta tre Progetti da essi ritenuti meritevoli di realizzazione. I tre Progetti che al termine della votazione dei Soci avranno ricevuto il maggior numero di voti saranno quelli di cui la Banca sosterrà economicamente la realizzazione. In caso di parità di voti tra due o più Progetti verrà scelto il Progetto di costo inferiore. In caso di ulteriore parità, verrà scelto il Progetto presentato cronologicamente prima alla Banca.</w:t>
      </w:r>
    </w:p>
    <w:p w:rsidR="00042276" w:rsidRDefault="00042276" w:rsidP="00042276"/>
    <w:p w:rsidR="00042276" w:rsidRDefault="00042276" w:rsidP="00042276">
      <w:pPr>
        <w:rPr>
          <w:b/>
          <w:color w:val="0070C0"/>
        </w:rPr>
      </w:pPr>
    </w:p>
    <w:p w:rsidR="00042276" w:rsidRDefault="00042276" w:rsidP="00042276">
      <w:r>
        <w:rPr>
          <w:b/>
          <w:color w:val="0070C0"/>
        </w:rPr>
        <w:lastRenderedPageBreak/>
        <w:t>COMUNICAZIONE DEI PROGETTI SELEZIONATI</w:t>
      </w:r>
    </w:p>
    <w:p w:rsidR="00042276" w:rsidRDefault="00042276" w:rsidP="00042276">
      <w:r>
        <w:t>I Progetti selezionati dal Consiglio di Amministrazione verranno comunicati, presentati e illustrati ai Soci, nelle consuete forme e attraverso i consueti strumenti di comunicazione che la Banca utilizza (portale Internet, e-mail, canali social, mensile BM Magazine dedicato ai Soci, corrispondenza ordinaria ai Soci). I Partecipanti al bando presentatori dei progetti selezionati collaboreranno con la Banca nella presentazione dei Progetti. A ciascun Partecipante al bando verrà concessa dalla Banca pari visibilità.</w:t>
      </w:r>
    </w:p>
    <w:p w:rsidR="00042276" w:rsidRDefault="00042276" w:rsidP="00042276"/>
    <w:p w:rsidR="00042276" w:rsidRDefault="00042276" w:rsidP="00042276">
      <w:pPr>
        <w:rPr>
          <w:b/>
          <w:color w:val="0070C0"/>
        </w:rPr>
      </w:pPr>
      <w:r>
        <w:rPr>
          <w:b/>
          <w:color w:val="0070C0"/>
        </w:rPr>
        <w:t>REALIZZAZIONE DEI PROGETTI</w:t>
      </w:r>
    </w:p>
    <w:p w:rsidR="00042276" w:rsidRDefault="00042276" w:rsidP="00042276">
      <w:r>
        <w:t>La Banca sosterrà il costo di realizzazione dei tre Progetti scelti dai Soci sino all’importo massimo preventivato per ciascuno e indicato nella richiesta di partecipazione al bando.</w:t>
      </w:r>
    </w:p>
    <w:p w:rsidR="00042276" w:rsidRDefault="00042276" w:rsidP="00042276">
      <w:r>
        <w:t>Tutti gli importi che si andranno ad erogare dovranno risultare adeguatamente documentati.</w:t>
      </w:r>
    </w:p>
    <w:p w:rsidR="00042276" w:rsidRDefault="00042276" w:rsidP="00042276">
      <w:r>
        <w:t>L'erogazione sarà subordinata alla presentazione dei giustificativi di spesa (fatture e altri documenti comprovanti i pagamenti) per le opportune verifiche.</w:t>
      </w:r>
    </w:p>
    <w:p w:rsidR="00042276" w:rsidRDefault="00042276" w:rsidP="00042276">
      <w:r>
        <w:rPr>
          <w:b/>
        </w:rPr>
        <w:t>I Progetti scelti dovranno essere realizzati entro il 31 dicembre 2020</w:t>
      </w:r>
      <w:r>
        <w:t xml:space="preserve"> e della loro completa ultimazione sarà informato l’Ufficio Soci e Relazioni Esterne della Banca.</w:t>
      </w:r>
    </w:p>
    <w:p w:rsidR="00042276" w:rsidRDefault="00042276" w:rsidP="00042276">
      <w:r>
        <w:t>Nel caso non si completasse la realizzazione del Progetto nelle modalità indicate e/o nei tempi previsti, il Partecipante dovrà comunicare alla Banca le motivazioni al riguardo e le possibili soluzioni e la Banca le valuterà, riservandosi di adottare i provvedimenti che riterrà opportuni.</w:t>
      </w:r>
    </w:p>
    <w:p w:rsidR="00042276" w:rsidRDefault="00042276" w:rsidP="00042276"/>
    <w:p w:rsidR="00042276" w:rsidRDefault="00042276" w:rsidP="00042276">
      <w:pPr>
        <w:rPr>
          <w:b/>
          <w:color w:val="0070C0"/>
        </w:rPr>
      </w:pPr>
      <w:r>
        <w:rPr>
          <w:b/>
          <w:color w:val="0070C0"/>
        </w:rPr>
        <w:t>PRIVACY E TRATTAMENTO DATI</w:t>
      </w:r>
    </w:p>
    <w:p w:rsidR="00042276" w:rsidRDefault="00042276" w:rsidP="00042276">
      <w:r>
        <w:t>Tutti i dati forniti dai Partecipanti verranno trattati relativamente al presente bando nel rispetto di quanto previsto dalla normativa tempo per tempo vigente in materia di privacy e trattamento dati. In particolare, i Partecipanti autorizzano la Banca all’utilizzo dei dati per le finalità e le esigenze connesse al presente bando ai sensi del Regolamento UE 2016/679 (Codice in materia di protezione dei dati personali).</w:t>
      </w:r>
    </w:p>
    <w:p w:rsidR="00042276" w:rsidRDefault="00042276" w:rsidP="00042276"/>
    <w:p w:rsidR="00042276" w:rsidRDefault="00042276" w:rsidP="00042276">
      <w:pPr>
        <w:rPr>
          <w:b/>
          <w:color w:val="0070C0"/>
        </w:rPr>
      </w:pPr>
      <w:r>
        <w:rPr>
          <w:b/>
          <w:color w:val="0070C0"/>
        </w:rPr>
        <w:t>INFO E CONTATTI UTILI</w:t>
      </w:r>
    </w:p>
    <w:p w:rsidR="00042276" w:rsidRDefault="00042276" w:rsidP="00042276">
      <w:r>
        <w:t xml:space="preserve">Per qualsiasi richiesta di informazioni relativamente al presente bando il riferimento è l’Ufficio Soci e Relazioni Esterne della Banca, da contattare eventualmente all’indirizzo e-mail </w:t>
      </w:r>
      <w:hyperlink r:id="rId12" w:history="1">
        <w:r>
          <w:rPr>
            <w:rStyle w:val="Collegamentoipertestuale"/>
          </w:rPr>
          <w:t>bm.soci@bancamalatestiana.it</w:t>
        </w:r>
      </w:hyperlink>
      <w:r>
        <w:t xml:space="preserve">. </w:t>
      </w:r>
    </w:p>
    <w:p w:rsidR="00042276" w:rsidRDefault="00042276" w:rsidP="00042276"/>
    <w:p w:rsidR="00042276" w:rsidRDefault="00042276" w:rsidP="00042276"/>
    <w:p w:rsidR="00042276" w:rsidRDefault="00042276" w:rsidP="00042276">
      <w:pPr>
        <w:jc w:val="right"/>
        <w:rPr>
          <w:b/>
          <w:color w:val="0070C0"/>
        </w:rPr>
      </w:pPr>
      <w:r>
        <w:rPr>
          <w:b/>
          <w:color w:val="0070C0"/>
        </w:rPr>
        <w:t>Rimini, 01 luglio 2019</w:t>
      </w:r>
    </w:p>
    <w:p w:rsidR="00042276" w:rsidRDefault="00042276" w:rsidP="00042276"/>
    <w:p w:rsidR="00D230F0" w:rsidRPr="001E4C59" w:rsidRDefault="00D230F0" w:rsidP="00042276">
      <w:pPr>
        <w:jc w:val="center"/>
        <w:rPr>
          <w:color w:val="002060"/>
        </w:rPr>
      </w:pPr>
    </w:p>
    <w:sectPr w:rsidR="00D230F0" w:rsidRPr="001E4C59" w:rsidSect="00A55D85">
      <w:headerReference w:type="default" r:id="rId13"/>
      <w:footerReference w:type="default" r:id="rId14"/>
      <w:pgSz w:w="11906" w:h="16838" w:code="9"/>
      <w:pgMar w:top="1985"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A72" w:rsidRDefault="00F33A72" w:rsidP="00F33A72">
      <w:pPr>
        <w:spacing w:line="240" w:lineRule="auto"/>
      </w:pPr>
      <w:r>
        <w:separator/>
      </w:r>
    </w:p>
  </w:endnote>
  <w:endnote w:type="continuationSeparator" w:id="0">
    <w:p w:rsidR="00F33A72" w:rsidRDefault="00F33A72" w:rsidP="00F33A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400654"/>
      <w:docPartObj>
        <w:docPartGallery w:val="Page Numbers (Bottom of Page)"/>
        <w:docPartUnique/>
      </w:docPartObj>
    </w:sdtPr>
    <w:sdtEndPr/>
    <w:sdtContent>
      <w:sdt>
        <w:sdtPr>
          <w:id w:val="-1705238520"/>
          <w:docPartObj>
            <w:docPartGallery w:val="Page Numbers (Top of Page)"/>
            <w:docPartUnique/>
          </w:docPartObj>
        </w:sdtPr>
        <w:sdtEndPr/>
        <w:sdtContent>
          <w:p w:rsidR="00F33A72" w:rsidRDefault="00F33A72" w:rsidP="00F33A72">
            <w:pPr>
              <w:pStyle w:val="Pidipagina"/>
              <w:jc w:val="center"/>
            </w:pPr>
            <w:r>
              <w:t xml:space="preserve">Pag. </w:t>
            </w:r>
            <w:r>
              <w:rPr>
                <w:b/>
                <w:bCs/>
              </w:rPr>
              <w:fldChar w:fldCharType="begin"/>
            </w:r>
            <w:r>
              <w:rPr>
                <w:b/>
                <w:bCs/>
              </w:rPr>
              <w:instrText>PAGE</w:instrText>
            </w:r>
            <w:r>
              <w:rPr>
                <w:b/>
                <w:bCs/>
              </w:rPr>
              <w:fldChar w:fldCharType="separate"/>
            </w:r>
            <w:r w:rsidR="00042276">
              <w:rPr>
                <w:b/>
                <w:bCs/>
                <w:noProof/>
              </w:rPr>
              <w:t>2</w:t>
            </w:r>
            <w:r>
              <w:rPr>
                <w:b/>
                <w:bCs/>
              </w:rPr>
              <w:fldChar w:fldCharType="end"/>
            </w:r>
            <w:r>
              <w:t xml:space="preserve"> di </w:t>
            </w:r>
            <w:r>
              <w:rPr>
                <w:b/>
                <w:bCs/>
              </w:rPr>
              <w:fldChar w:fldCharType="begin"/>
            </w:r>
            <w:r>
              <w:rPr>
                <w:b/>
                <w:bCs/>
              </w:rPr>
              <w:instrText>NUMPAGES</w:instrText>
            </w:r>
            <w:r>
              <w:rPr>
                <w:b/>
                <w:bCs/>
              </w:rPr>
              <w:fldChar w:fldCharType="separate"/>
            </w:r>
            <w:r w:rsidR="00042276">
              <w:rPr>
                <w:b/>
                <w:bCs/>
                <w:noProof/>
              </w:rPr>
              <w:t>5</w:t>
            </w:r>
            <w:r>
              <w:rPr>
                <w:b/>
                <w:bCs/>
              </w:rPr>
              <w:fldChar w:fldCharType="end"/>
            </w:r>
          </w:p>
        </w:sdtContent>
      </w:sdt>
    </w:sdtContent>
  </w:sdt>
  <w:p w:rsidR="00F33A72" w:rsidRDefault="00F33A7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388911"/>
      <w:docPartObj>
        <w:docPartGallery w:val="Page Numbers (Bottom of Page)"/>
        <w:docPartUnique/>
      </w:docPartObj>
    </w:sdtPr>
    <w:sdtEndPr/>
    <w:sdtContent>
      <w:sdt>
        <w:sdtPr>
          <w:id w:val="-987171900"/>
          <w:docPartObj>
            <w:docPartGallery w:val="Page Numbers (Top of Page)"/>
            <w:docPartUnique/>
          </w:docPartObj>
        </w:sdtPr>
        <w:sdtEndPr/>
        <w:sdtContent>
          <w:p w:rsidR="004A6C84" w:rsidRDefault="00681431" w:rsidP="004A6C84">
            <w:pPr>
              <w:pStyle w:val="Pidipagina"/>
              <w:jc w:val="center"/>
            </w:pPr>
            <w:r>
              <w:t xml:space="preserve">Pag. </w:t>
            </w:r>
            <w:r>
              <w:rPr>
                <w:b/>
                <w:bCs/>
              </w:rPr>
              <w:fldChar w:fldCharType="begin"/>
            </w:r>
            <w:r>
              <w:rPr>
                <w:b/>
                <w:bCs/>
              </w:rPr>
              <w:instrText>PAGE</w:instrText>
            </w:r>
            <w:r>
              <w:rPr>
                <w:b/>
                <w:bCs/>
              </w:rPr>
              <w:fldChar w:fldCharType="separate"/>
            </w:r>
            <w:r w:rsidR="00042276">
              <w:rPr>
                <w:b/>
                <w:bCs/>
                <w:noProof/>
              </w:rPr>
              <w:t>4</w:t>
            </w:r>
            <w:r>
              <w:rPr>
                <w:b/>
                <w:bCs/>
              </w:rPr>
              <w:fldChar w:fldCharType="end"/>
            </w:r>
            <w:r>
              <w:t xml:space="preserve"> di </w:t>
            </w:r>
            <w:r>
              <w:rPr>
                <w:b/>
                <w:bCs/>
              </w:rPr>
              <w:fldChar w:fldCharType="begin"/>
            </w:r>
            <w:r>
              <w:rPr>
                <w:b/>
                <w:bCs/>
              </w:rPr>
              <w:instrText>NUMPAGES</w:instrText>
            </w:r>
            <w:r>
              <w:rPr>
                <w:b/>
                <w:bCs/>
              </w:rPr>
              <w:fldChar w:fldCharType="separate"/>
            </w:r>
            <w:r w:rsidR="00042276">
              <w:rPr>
                <w:b/>
                <w:bCs/>
                <w:noProof/>
              </w:rPr>
              <w:t>5</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A72" w:rsidRDefault="00F33A72" w:rsidP="00F33A72">
      <w:pPr>
        <w:spacing w:line="240" w:lineRule="auto"/>
      </w:pPr>
      <w:r>
        <w:separator/>
      </w:r>
    </w:p>
  </w:footnote>
  <w:footnote w:type="continuationSeparator" w:id="0">
    <w:p w:rsidR="00F33A72" w:rsidRDefault="00F33A72" w:rsidP="00F33A72">
      <w:pPr>
        <w:spacing w:line="240" w:lineRule="auto"/>
      </w:pPr>
      <w:r>
        <w:continuationSeparator/>
      </w:r>
    </w:p>
  </w:footnote>
  <w:footnote w:id="1">
    <w:p w:rsidR="00042276" w:rsidRDefault="00042276" w:rsidP="00042276">
      <w:pPr>
        <w:pStyle w:val="Testonotaapidipagina"/>
        <w:rPr>
          <w:sz w:val="18"/>
          <w:szCs w:val="18"/>
        </w:rPr>
      </w:pPr>
      <w:r>
        <w:rPr>
          <w:rStyle w:val="Rimandonotaapidipagina"/>
          <w:sz w:val="18"/>
          <w:szCs w:val="18"/>
        </w:rPr>
        <w:footnoteRef/>
      </w:r>
      <w:r>
        <w:rPr>
          <w:sz w:val="18"/>
          <w:szCs w:val="18"/>
        </w:rPr>
        <w:t xml:space="preserve"> Elenco Comuni facenti parte del territorio di competenza della Banca: </w:t>
      </w:r>
      <w:r>
        <w:rPr>
          <w:rFonts w:ascii="Calibri" w:eastAsia="Times New Roman" w:hAnsi="Calibri" w:cs="Times New Roman"/>
          <w:color w:val="000000"/>
          <w:sz w:val="18"/>
          <w:szCs w:val="18"/>
          <w:lang w:eastAsia="it-IT"/>
        </w:rPr>
        <w:t>BELLARIA-IGEA MARINA, BORGHI, CATTOLICA, CORIANO, GABICCE MARE, GRADARA, LONGIANO, MISANO ADRIATICO, MONDAINO, MONTECALVO IN FOGLIA</w:t>
      </w:r>
      <w:r>
        <w:rPr>
          <w:rFonts w:ascii="Calibri" w:eastAsia="Times New Roman" w:hAnsi="Calibri" w:cs="Times New Roman"/>
          <w:color w:val="000000"/>
          <w:sz w:val="18"/>
          <w:szCs w:val="18"/>
          <w:lang w:eastAsia="it-IT"/>
        </w:rPr>
        <w:t xml:space="preserve">, </w:t>
      </w:r>
      <w:bookmarkStart w:id="0" w:name="_GoBack"/>
      <w:bookmarkEnd w:id="0"/>
      <w:r>
        <w:rPr>
          <w:rFonts w:ascii="Calibri" w:eastAsia="Times New Roman" w:hAnsi="Calibri" w:cs="Times New Roman"/>
          <w:color w:val="000000"/>
          <w:sz w:val="18"/>
          <w:szCs w:val="18"/>
          <w:lang w:eastAsia="it-IT"/>
        </w:rPr>
        <w:t xml:space="preserve"> MONTEFIORE CONCA, MONTEGRIDOLFO, MOTELABBATE, MONTESCUDO - MONTE COLOMBO, MORCIANO DI ROMAGNA, NOVAFELTRIA, PESARO, POGGIO TORRIANA, RICCIONE, RIMINI, RONCOFREDDO, SALUDECIO, SAN CLEMENTE, SAN GIOVANNI IN MARIGNANO, SAN LEO, SAN MAURO PASCOLI, SANTARCANGELO DI ROMAGNA, SAVIGNANO SUL RUBICONE, SOGLIANO AL RUBICONE, TAVOLETO, TAVULLIA, VALLEFOGLIA</w:t>
      </w:r>
      <w:r>
        <w:rPr>
          <w:rFonts w:ascii="Calibri" w:eastAsia="Times New Roman" w:hAnsi="Calibri" w:cs="Times New Roman"/>
          <w:color w:val="000000"/>
          <w:sz w:val="18"/>
          <w:szCs w:val="18"/>
          <w:lang w:eastAsia="it-IT"/>
        </w:rPr>
        <w:t>,</w:t>
      </w:r>
      <w:r>
        <w:rPr>
          <w:rFonts w:ascii="Calibri" w:eastAsia="Times New Roman" w:hAnsi="Calibri" w:cs="Times New Roman"/>
          <w:color w:val="000000"/>
          <w:sz w:val="18"/>
          <w:szCs w:val="18"/>
          <w:lang w:eastAsia="it-IT"/>
        </w:rPr>
        <w:t xml:space="preserve"> VERUCCHIO.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A72" w:rsidRDefault="00F33A72" w:rsidP="00F33A72">
    <w:pPr>
      <w:pStyle w:val="Intestazione"/>
      <w:jc w:val="center"/>
    </w:pPr>
    <w:r>
      <w:rPr>
        <w:noProof/>
        <w:lang w:eastAsia="it-IT"/>
      </w:rPr>
      <w:drawing>
        <wp:inline distT="0" distB="0" distL="0" distR="0" wp14:anchorId="5CFCD402" wp14:editId="6A5E3654">
          <wp:extent cx="2441391" cy="642833"/>
          <wp:effectExtent l="0" t="0" r="0" b="5080"/>
          <wp:docPr id="8" name="Immagine 1" descr="BANCA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CA 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2787" cy="65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BDD" w:rsidRDefault="00681431" w:rsidP="003E4BDD">
    <w:pPr>
      <w:pStyle w:val="Intestazione"/>
      <w:jc w:val="center"/>
    </w:pPr>
    <w:r>
      <w:rPr>
        <w:noProof/>
        <w:lang w:eastAsia="it-IT"/>
      </w:rPr>
      <w:drawing>
        <wp:inline distT="0" distB="0" distL="0" distR="0" wp14:anchorId="086224AE" wp14:editId="3825E9E6">
          <wp:extent cx="2441391" cy="642833"/>
          <wp:effectExtent l="0" t="0" r="0" b="5080"/>
          <wp:docPr id="1" name="Immagine 1" descr="BANCA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CA 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2787" cy="65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964962"/>
    <w:multiLevelType w:val="hybridMultilevel"/>
    <w:tmpl w:val="15E096CE"/>
    <w:lvl w:ilvl="0" w:tplc="22D6D1F2">
      <w:numFmt w:val="bullet"/>
      <w:lvlText w:val="-"/>
      <w:lvlJc w:val="left"/>
      <w:pPr>
        <w:ind w:left="502" w:hanging="360"/>
      </w:pPr>
      <w:rPr>
        <w:rFonts w:ascii="Arial" w:eastAsiaTheme="minorHAnsi" w:hAnsi="Aria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D8E"/>
    <w:rsid w:val="000347A2"/>
    <w:rsid w:val="00042276"/>
    <w:rsid w:val="000828E6"/>
    <w:rsid w:val="000B59EA"/>
    <w:rsid w:val="001036A9"/>
    <w:rsid w:val="0014511D"/>
    <w:rsid w:val="00196DE7"/>
    <w:rsid w:val="001A5CAB"/>
    <w:rsid w:val="001A74A6"/>
    <w:rsid w:val="001E4C59"/>
    <w:rsid w:val="001E6926"/>
    <w:rsid w:val="002A50B1"/>
    <w:rsid w:val="002E0D3F"/>
    <w:rsid w:val="003017F8"/>
    <w:rsid w:val="0031460E"/>
    <w:rsid w:val="003361CD"/>
    <w:rsid w:val="00342EA9"/>
    <w:rsid w:val="00363974"/>
    <w:rsid w:val="003E7471"/>
    <w:rsid w:val="003F6757"/>
    <w:rsid w:val="00401D8E"/>
    <w:rsid w:val="004A3382"/>
    <w:rsid w:val="004D380C"/>
    <w:rsid w:val="004E0294"/>
    <w:rsid w:val="00580436"/>
    <w:rsid w:val="005A4BFB"/>
    <w:rsid w:val="005B2D8E"/>
    <w:rsid w:val="005D22E2"/>
    <w:rsid w:val="00637404"/>
    <w:rsid w:val="00681431"/>
    <w:rsid w:val="00684905"/>
    <w:rsid w:val="006E1FE4"/>
    <w:rsid w:val="007568A6"/>
    <w:rsid w:val="007677FA"/>
    <w:rsid w:val="00772C92"/>
    <w:rsid w:val="00786F7E"/>
    <w:rsid w:val="00851D06"/>
    <w:rsid w:val="00865E4C"/>
    <w:rsid w:val="00880A51"/>
    <w:rsid w:val="008A2267"/>
    <w:rsid w:val="008C1446"/>
    <w:rsid w:val="00907673"/>
    <w:rsid w:val="00912B19"/>
    <w:rsid w:val="00931514"/>
    <w:rsid w:val="00945867"/>
    <w:rsid w:val="00974EA9"/>
    <w:rsid w:val="009E0834"/>
    <w:rsid w:val="00A0512C"/>
    <w:rsid w:val="00A516DB"/>
    <w:rsid w:val="00A77DC3"/>
    <w:rsid w:val="00B14202"/>
    <w:rsid w:val="00B36BFF"/>
    <w:rsid w:val="00B40527"/>
    <w:rsid w:val="00B44F2D"/>
    <w:rsid w:val="00B61721"/>
    <w:rsid w:val="00BC58D9"/>
    <w:rsid w:val="00C41C8B"/>
    <w:rsid w:val="00C9536A"/>
    <w:rsid w:val="00CD76FD"/>
    <w:rsid w:val="00CE006B"/>
    <w:rsid w:val="00D032EB"/>
    <w:rsid w:val="00D230F0"/>
    <w:rsid w:val="00D762B2"/>
    <w:rsid w:val="00DC155A"/>
    <w:rsid w:val="00DE25E3"/>
    <w:rsid w:val="00E73177"/>
    <w:rsid w:val="00E9138F"/>
    <w:rsid w:val="00E93692"/>
    <w:rsid w:val="00EC7A53"/>
    <w:rsid w:val="00EE4957"/>
    <w:rsid w:val="00F14835"/>
    <w:rsid w:val="00F33A72"/>
    <w:rsid w:val="00F93A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065A3"/>
  <w15:chartTrackingRefBased/>
  <w15:docId w15:val="{D06A38D6-3711-4C41-B886-C35D0EEA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it-IT" w:eastAsia="en-US" w:bidi="ar-SA"/>
      </w:rPr>
    </w:rPrDefault>
    <w:pPrDefault>
      <w:pPr>
        <w:spacing w:line="34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D76FD"/>
    <w:rPr>
      <w:color w:val="0000FF" w:themeColor="hyperlink"/>
      <w:u w:val="single"/>
    </w:rPr>
  </w:style>
  <w:style w:type="character" w:styleId="Collegamentovisitato">
    <w:name w:val="FollowedHyperlink"/>
    <w:basedOn w:val="Carpredefinitoparagrafo"/>
    <w:uiPriority w:val="99"/>
    <w:semiHidden/>
    <w:unhideWhenUsed/>
    <w:rsid w:val="00B61721"/>
    <w:rPr>
      <w:color w:val="800080" w:themeColor="followedHyperlink"/>
      <w:u w:val="single"/>
    </w:rPr>
  </w:style>
  <w:style w:type="paragraph" w:styleId="Intestazione">
    <w:name w:val="header"/>
    <w:basedOn w:val="Normale"/>
    <w:link w:val="IntestazioneCarattere"/>
    <w:uiPriority w:val="99"/>
    <w:unhideWhenUsed/>
    <w:rsid w:val="00F33A7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F33A72"/>
  </w:style>
  <w:style w:type="paragraph" w:styleId="Pidipagina">
    <w:name w:val="footer"/>
    <w:basedOn w:val="Normale"/>
    <w:link w:val="PidipaginaCarattere"/>
    <w:uiPriority w:val="99"/>
    <w:unhideWhenUsed/>
    <w:rsid w:val="00F33A7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F33A72"/>
  </w:style>
  <w:style w:type="paragraph" w:styleId="Paragrafoelenco">
    <w:name w:val="List Paragraph"/>
    <w:basedOn w:val="Normale"/>
    <w:uiPriority w:val="34"/>
    <w:qFormat/>
    <w:rsid w:val="00D230F0"/>
    <w:pPr>
      <w:ind w:left="720"/>
      <w:contextualSpacing/>
    </w:pPr>
  </w:style>
  <w:style w:type="paragraph" w:styleId="Testonotaapidipagina">
    <w:name w:val="footnote text"/>
    <w:basedOn w:val="Normale"/>
    <w:link w:val="TestonotaapidipaginaCarattere"/>
    <w:uiPriority w:val="99"/>
    <w:unhideWhenUsed/>
    <w:rsid w:val="00D230F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D230F0"/>
    <w:rPr>
      <w:sz w:val="20"/>
      <w:szCs w:val="20"/>
    </w:rPr>
  </w:style>
  <w:style w:type="character" w:styleId="Rimandonotaapidipagina">
    <w:name w:val="footnote reference"/>
    <w:basedOn w:val="Carpredefinitoparagrafo"/>
    <w:uiPriority w:val="99"/>
    <w:semiHidden/>
    <w:unhideWhenUsed/>
    <w:rsid w:val="00D230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bm@postacer.bancamalatestiana.it" TargetMode="External"/><Relationship Id="rId12" Type="http://schemas.openxmlformats.org/officeDocument/2006/relationships/hyperlink" Target="mailto:bm.soci@bancamalatestiana.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m@postacer.bancamalatestiana.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ancamalatestiana.it"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7EEF914.dotm</Template>
  <TotalTime>3</TotalTime>
  <Pages>5</Pages>
  <Words>1607</Words>
  <Characters>9163</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Migliarini Alessandro</dc:creator>
  <cp:keywords/>
  <dc:description/>
  <cp:lastModifiedBy>Emanuela Innocentini</cp:lastModifiedBy>
  <cp:revision>3</cp:revision>
  <dcterms:created xsi:type="dcterms:W3CDTF">2019-06-18T15:33:00Z</dcterms:created>
  <dcterms:modified xsi:type="dcterms:W3CDTF">2019-06-19T15:10:00Z</dcterms:modified>
</cp:coreProperties>
</file>